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6BC72E" w14:textId="77777777" w:rsidR="00452F3D" w:rsidRDefault="00452F3D" w:rsidP="00894B47">
      <w:pPr>
        <w:tabs>
          <w:tab w:val="left" w:pos="993"/>
          <w:tab w:val="left" w:pos="1134"/>
        </w:tabs>
        <w:rPr>
          <w:rFonts w:cs="Arial"/>
        </w:rPr>
      </w:pPr>
    </w:p>
    <w:p w14:paraId="31ABA999" w14:textId="19310E5B" w:rsidR="00894B47" w:rsidRDefault="00A1243E" w:rsidP="00894B47">
      <w:pPr>
        <w:tabs>
          <w:tab w:val="left" w:pos="993"/>
          <w:tab w:val="left" w:pos="1134"/>
        </w:tabs>
        <w:rPr>
          <w:rFonts w:cs="Arial"/>
          <w:i/>
        </w:rPr>
      </w:pPr>
      <w:r w:rsidRPr="00096E9C">
        <w:rPr>
          <w:rFonts w:cs="Arial"/>
        </w:rPr>
        <w:t xml:space="preserve">Številka: </w:t>
      </w:r>
      <w:r w:rsidR="00250FF5">
        <w:rPr>
          <w:rFonts w:cs="Arial"/>
        </w:rPr>
        <w:t>4302-0173/2023-2</w:t>
      </w:r>
    </w:p>
    <w:p w14:paraId="2196302B" w14:textId="2AA74613" w:rsidR="00922D36" w:rsidRDefault="007F685F" w:rsidP="00AF7809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</w:t>
      </w:r>
      <w:r w:rsidR="00A66C44">
        <w:rPr>
          <w:rFonts w:cs="Arial"/>
        </w:rPr>
        <w:t xml:space="preserve"> BR</w:t>
      </w:r>
      <w:r>
        <w:rPr>
          <w:rFonts w:cs="Arial"/>
        </w:rPr>
        <w:t>:</w:t>
      </w:r>
      <w:r w:rsidR="00250FF5">
        <w:rPr>
          <w:rFonts w:cs="Arial"/>
        </w:rPr>
        <w:t xml:space="preserve"> 2023-308</w:t>
      </w: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6DEADED8" w:rsidR="00041093" w:rsidRDefault="00250FF5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</w:t>
      </w:r>
      <w:r w:rsidR="00041093">
        <w:rPr>
          <w:rFonts w:cs="Arial"/>
        </w:rPr>
        <w:t>Podpis zakonitega zastopnika</w:t>
      </w:r>
      <w:r>
        <w:rPr>
          <w:rFonts w:cs="Arial"/>
        </w:rPr>
        <w:t xml:space="preserve"> in žig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72DAA9DA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716F9F">
        <w:rPr>
          <w:rFonts w:ascii="Arial" w:hAnsi="Arial" w:cs="Arial"/>
        </w:rPr>
        <w:t>. V primeru nedelovanja sistema e-JN pa lahko tudi</w:t>
      </w:r>
      <w:r w:rsidRPr="00857AE0">
        <w:rPr>
          <w:rFonts w:ascii="Arial" w:hAnsi="Arial" w:cs="Arial"/>
        </w:rPr>
        <w:t xml:space="preserve"> 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411A47FF" w14:textId="77777777" w:rsidR="00250FF5" w:rsidRDefault="00250FF5" w:rsidP="002B01A7">
      <w:pPr>
        <w:jc w:val="both"/>
        <w:rPr>
          <w:rFonts w:cs="Arial"/>
          <w:i/>
        </w:rPr>
      </w:pPr>
    </w:p>
    <w:p w14:paraId="12B1BC30" w14:textId="236DA9DD" w:rsidR="00AF7809" w:rsidRPr="00482AE9" w:rsidRDefault="002B01A7" w:rsidP="002B01A7">
      <w:pPr>
        <w:jc w:val="both"/>
        <w:rPr>
          <w:rFonts w:cs="Arial"/>
          <w:i/>
        </w:rPr>
      </w:pPr>
      <w:bookmarkStart w:id="0" w:name="_GoBack"/>
      <w:bookmarkEnd w:id="0"/>
      <w:r w:rsidRPr="00482AE9">
        <w:rPr>
          <w:rFonts w:cs="Arial"/>
          <w:i/>
        </w:rPr>
        <w:t xml:space="preserve">Obrazec </w:t>
      </w:r>
      <w:r w:rsidR="00250FF5">
        <w:rPr>
          <w:rFonts w:cs="Arial"/>
          <w:i/>
        </w:rPr>
        <w:t>izpolnijo</w:t>
      </w:r>
      <w:r w:rsidRPr="00482AE9">
        <w:rPr>
          <w:rFonts w:cs="Arial"/>
          <w:i/>
        </w:rPr>
        <w:t xml:space="preserve"> vsa sodelujoča podjetja, zato se ga </w:t>
      </w:r>
      <w:r w:rsidR="00250FF5">
        <w:rPr>
          <w:rFonts w:cs="Arial"/>
          <w:i/>
        </w:rPr>
        <w:t xml:space="preserve">ustrezno </w:t>
      </w:r>
      <w:r w:rsidRPr="00482AE9">
        <w:rPr>
          <w:rFonts w:cs="Arial"/>
          <w:i/>
        </w:rPr>
        <w:t>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5B06E6" w14:textId="77777777" w:rsidR="004B75B7" w:rsidRDefault="004B75B7">
      <w:r>
        <w:separator/>
      </w:r>
    </w:p>
  </w:endnote>
  <w:endnote w:type="continuationSeparator" w:id="0">
    <w:p w14:paraId="47F2EEF5" w14:textId="77777777" w:rsidR="004B75B7" w:rsidRDefault="004B7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1DF709D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50FF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50FF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BAE285" w14:textId="77777777" w:rsidR="004B75B7" w:rsidRDefault="004B75B7">
      <w:r>
        <w:separator/>
      </w:r>
    </w:p>
  </w:footnote>
  <w:footnote w:type="continuationSeparator" w:id="0">
    <w:p w14:paraId="740CD582" w14:textId="77777777" w:rsidR="004B75B7" w:rsidRDefault="004B75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33BAD631" w:rsidR="00C0552D" w:rsidRPr="00BF26B9" w:rsidRDefault="00BF26B9" w:rsidP="00A401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401F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0FF5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2F3D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B75B7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6F0"/>
    <w:rsid w:val="006E377F"/>
    <w:rsid w:val="006F44F5"/>
    <w:rsid w:val="006F758E"/>
    <w:rsid w:val="007033C0"/>
    <w:rsid w:val="007055A3"/>
    <w:rsid w:val="00716F9F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01FA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D3D86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68BF"/>
    <w:rsid w:val="00C565DD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1" ma:contentTypeDescription="Ustvari nov dokument." ma:contentTypeScope="" ma:versionID="faae171f718a2bae86bcf31062fb57de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e1a2024daab95142002e5af12973dd3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EB0D3C-82F6-48AD-875F-BDED546F73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5D951A-2FF7-4AC9-A0C7-71C34324EDDB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26B06987-982A-4DC8-88E9-97C3818CF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166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1001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74</cp:revision>
  <cp:lastPrinted>2016-06-20T06:28:00Z</cp:lastPrinted>
  <dcterms:created xsi:type="dcterms:W3CDTF">2015-02-19T08:08:00Z</dcterms:created>
  <dcterms:modified xsi:type="dcterms:W3CDTF">2023-08-23T07:27:00Z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